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E7D16" w14:textId="18A36416" w:rsidR="006B2F86" w:rsidRDefault="007D0CD4" w:rsidP="00E71FC3">
      <w:pPr>
        <w:pStyle w:val="NoSpacing"/>
      </w:pPr>
      <w:r>
        <w:rPr>
          <w:u w:val="single"/>
        </w:rPr>
        <w:t>Roger TOCOTES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14:paraId="4F4352B8" w14:textId="64C9358F" w:rsidR="007D0CD4" w:rsidRDefault="007D0CD4" w:rsidP="00E71FC3">
      <w:pPr>
        <w:pStyle w:val="NoSpacing"/>
      </w:pPr>
    </w:p>
    <w:p w14:paraId="16188B30" w14:textId="46A07AEB" w:rsidR="007D0CD4" w:rsidRDefault="007D0CD4" w:rsidP="00E71FC3">
      <w:pPr>
        <w:pStyle w:val="NoSpacing"/>
      </w:pPr>
    </w:p>
    <w:p w14:paraId="159851FB" w14:textId="4DBC34A8" w:rsidR="007D0CD4" w:rsidRDefault="007D0CD4" w:rsidP="00E71FC3">
      <w:pPr>
        <w:pStyle w:val="NoSpacing"/>
      </w:pPr>
      <w:r>
        <w:tab/>
        <w:t>1492</w:t>
      </w:r>
      <w:r>
        <w:tab/>
        <w:t xml:space="preserve">He was an executor of the Will of Sir Roger </w:t>
      </w:r>
      <w:proofErr w:type="spellStart"/>
      <w:r>
        <w:t>Tocotes</w:t>
      </w:r>
      <w:proofErr w:type="spellEnd"/>
      <w:r>
        <w:t>(q.v.).</w:t>
      </w:r>
    </w:p>
    <w:p w14:paraId="483CF18A" w14:textId="741E0925" w:rsidR="007D0CD4" w:rsidRDefault="007D0CD4" w:rsidP="00E71FC3">
      <w:pPr>
        <w:pStyle w:val="NoSpacing"/>
      </w:pPr>
      <w:r>
        <w:tab/>
      </w:r>
      <w:r>
        <w:tab/>
        <w:t>(H.P. p.859 n.6)</w:t>
      </w:r>
    </w:p>
    <w:p w14:paraId="3F51BD50" w14:textId="3DD87D0E" w:rsidR="007D0CD4" w:rsidRDefault="007D0CD4" w:rsidP="00E71FC3">
      <w:pPr>
        <w:pStyle w:val="NoSpacing"/>
      </w:pPr>
    </w:p>
    <w:p w14:paraId="35425781" w14:textId="4D23CC66" w:rsidR="007D0CD4" w:rsidRDefault="007D0CD4" w:rsidP="00E71FC3">
      <w:pPr>
        <w:pStyle w:val="NoSpacing"/>
      </w:pPr>
    </w:p>
    <w:p w14:paraId="71654B67" w14:textId="197FEE1C" w:rsidR="007D0CD4" w:rsidRPr="007D0CD4" w:rsidRDefault="007D0CD4" w:rsidP="00E71FC3">
      <w:pPr>
        <w:pStyle w:val="NoSpacing"/>
      </w:pPr>
      <w:r>
        <w:t>19 June 2018</w:t>
      </w:r>
      <w:bookmarkStart w:id="0" w:name="_GoBack"/>
      <w:bookmarkEnd w:id="0"/>
    </w:p>
    <w:sectPr w:rsidR="007D0CD4" w:rsidRPr="007D0C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EEC96" w14:textId="77777777" w:rsidR="007D0CD4" w:rsidRDefault="007D0CD4" w:rsidP="00E71FC3">
      <w:pPr>
        <w:spacing w:after="0" w:line="240" w:lineRule="auto"/>
      </w:pPr>
      <w:r>
        <w:separator/>
      </w:r>
    </w:p>
  </w:endnote>
  <w:endnote w:type="continuationSeparator" w:id="0">
    <w:p w14:paraId="617C5637" w14:textId="77777777" w:rsidR="007D0CD4" w:rsidRDefault="007D0C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4A0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18AF0" w14:textId="77777777" w:rsidR="007D0CD4" w:rsidRDefault="007D0CD4" w:rsidP="00E71FC3">
      <w:pPr>
        <w:spacing w:after="0" w:line="240" w:lineRule="auto"/>
      </w:pPr>
      <w:r>
        <w:separator/>
      </w:r>
    </w:p>
  </w:footnote>
  <w:footnote w:type="continuationSeparator" w:id="0">
    <w:p w14:paraId="359E70CD" w14:textId="77777777" w:rsidR="007D0CD4" w:rsidRDefault="007D0C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CD4"/>
    <w:rsid w:val="001A7C09"/>
    <w:rsid w:val="00577BD5"/>
    <w:rsid w:val="00656CBA"/>
    <w:rsid w:val="006A1F77"/>
    <w:rsid w:val="00733BE7"/>
    <w:rsid w:val="007D0CD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672BA"/>
  <w15:chartTrackingRefBased/>
  <w15:docId w15:val="{88B80E0B-DE63-4CE5-90E9-4B5C7C09C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2018-06-19T15:58:00Z</dcterms:created>
  <dcterms:modified xsi:type="dcterms:W3CDTF">2018-06-19T16:00:00Z</dcterms:modified>
</cp:coreProperties>
</file>